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FF9462" w14:textId="77777777" w:rsidR="00D1559C" w:rsidRDefault="00D1559C" w:rsidP="00D1559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BATELL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fl.1477)</w:t>
      </w:r>
    </w:p>
    <w:p w14:paraId="4CEC2ECB" w14:textId="77777777" w:rsidR="00D1559C" w:rsidRDefault="00D1559C" w:rsidP="00D1559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Bolston, Suffolk. Fuller.</w:t>
      </w:r>
    </w:p>
    <w:p w14:paraId="1BCC0E9F" w14:textId="77777777" w:rsidR="00D1559C" w:rsidRDefault="00D1559C" w:rsidP="00D1559C">
      <w:pPr>
        <w:pStyle w:val="NoSpacing"/>
        <w:rPr>
          <w:rFonts w:cs="Times New Roman"/>
          <w:szCs w:val="24"/>
        </w:rPr>
      </w:pPr>
    </w:p>
    <w:p w14:paraId="7E599A50" w14:textId="77777777" w:rsidR="00D1559C" w:rsidRDefault="00D1559C" w:rsidP="00D1559C">
      <w:pPr>
        <w:pStyle w:val="NoSpacing"/>
        <w:rPr>
          <w:rFonts w:cs="Times New Roman"/>
          <w:szCs w:val="24"/>
        </w:rPr>
      </w:pPr>
    </w:p>
    <w:p w14:paraId="4E81E3E0" w14:textId="77777777" w:rsidR="00D1559C" w:rsidRDefault="00D1559C" w:rsidP="00D1559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May1477</w:t>
      </w:r>
      <w:r>
        <w:rPr>
          <w:rFonts w:cs="Times New Roman"/>
          <w:szCs w:val="24"/>
        </w:rPr>
        <w:tab/>
        <w:t xml:space="preserve">He was pardoned </w:t>
      </w:r>
      <w:proofErr w:type="gramStart"/>
      <w:r>
        <w:rPr>
          <w:rFonts w:cs="Times New Roman"/>
          <w:szCs w:val="24"/>
        </w:rPr>
        <w:t>of</w:t>
      </w:r>
      <w:proofErr w:type="gramEnd"/>
      <w:r>
        <w:rPr>
          <w:rFonts w:cs="Times New Roman"/>
          <w:szCs w:val="24"/>
        </w:rPr>
        <w:t xml:space="preserve"> all offences committed by him before 19 May.</w:t>
      </w:r>
    </w:p>
    <w:p w14:paraId="680FE91B" w14:textId="77777777" w:rsidR="00D1559C" w:rsidRDefault="00D1559C" w:rsidP="00D1559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1476-85 p.36)</w:t>
      </w:r>
    </w:p>
    <w:p w14:paraId="456E9DC1" w14:textId="77777777" w:rsidR="00D1559C" w:rsidRDefault="00D1559C" w:rsidP="00D1559C">
      <w:pPr>
        <w:pStyle w:val="NoSpacing"/>
        <w:rPr>
          <w:rFonts w:cs="Times New Roman"/>
          <w:szCs w:val="24"/>
        </w:rPr>
      </w:pPr>
    </w:p>
    <w:p w14:paraId="3FA6D300" w14:textId="77777777" w:rsidR="00D1559C" w:rsidRDefault="00D1559C" w:rsidP="00D1559C">
      <w:pPr>
        <w:pStyle w:val="NoSpacing"/>
        <w:rPr>
          <w:rFonts w:cs="Times New Roman"/>
          <w:szCs w:val="24"/>
        </w:rPr>
      </w:pPr>
    </w:p>
    <w:p w14:paraId="7DF97153" w14:textId="77777777" w:rsidR="00D1559C" w:rsidRDefault="00D1559C" w:rsidP="00D1559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September 2024</w:t>
      </w:r>
    </w:p>
    <w:p w14:paraId="2F62C5A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6EAE99" w14:textId="77777777" w:rsidR="00D1559C" w:rsidRDefault="00D1559C" w:rsidP="009139A6">
      <w:r>
        <w:separator/>
      </w:r>
    </w:p>
  </w:endnote>
  <w:endnote w:type="continuationSeparator" w:id="0">
    <w:p w14:paraId="53ABFFBF" w14:textId="77777777" w:rsidR="00D1559C" w:rsidRDefault="00D1559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CB803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18957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DD121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98F08F" w14:textId="77777777" w:rsidR="00D1559C" w:rsidRDefault="00D1559C" w:rsidP="009139A6">
      <w:r>
        <w:separator/>
      </w:r>
    </w:p>
  </w:footnote>
  <w:footnote w:type="continuationSeparator" w:id="0">
    <w:p w14:paraId="52C74798" w14:textId="77777777" w:rsidR="00D1559C" w:rsidRDefault="00D1559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3CB0D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BF157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7C0F3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59C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1559C"/>
    <w:rsid w:val="00E26E82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041FA"/>
  <w15:chartTrackingRefBased/>
  <w15:docId w15:val="{9E05AA72-7252-46F1-846E-678831FB8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2024-09-22T20:16:00Z</dcterms:created>
  <dcterms:modified xsi:type="dcterms:W3CDTF">2024-09-22T20:16:00Z</dcterms:modified>
</cp:coreProperties>
</file>